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von Beatmungsgeräten und Transportlösungen/-halter an den Rettungsdienst der Feuerwehr Bremerhaven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von Beatmungsgeräten und Transportlösungen/-halter an den Rettungsdienst der Feuerwehr Bremerhaven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